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8C" w:rsidRPr="00D27A42" w:rsidRDefault="006B7B8C" w:rsidP="00CA045D">
      <w:pPr>
        <w:tabs>
          <w:tab w:val="left" w:pos="7657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Adı-Soyadı:</w:t>
      </w:r>
    </w:p>
    <w:p w:rsidR="006B7B8C" w:rsidRPr="00D27A42" w:rsidRDefault="006B7B8C" w:rsidP="00CA045D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No:</w:t>
      </w:r>
    </w:p>
    <w:p w:rsidR="006B7B8C" w:rsidRPr="00EA777D" w:rsidRDefault="006B7B8C" w:rsidP="00EA777D">
      <w:pPr>
        <w:tabs>
          <w:tab w:val="left" w:pos="540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1)</w:t>
      </w:r>
      <w:r w:rsidRPr="00EA777D">
        <w:rPr>
          <w:b/>
          <w:sz w:val="18"/>
          <w:szCs w:val="18"/>
        </w:rPr>
        <w:t xml:space="preserve"> </w:t>
      </w:r>
      <w:r w:rsidRPr="00EA777D">
        <w:rPr>
          <w:rFonts w:ascii="Times New Roman" w:hAnsi="Times New Roman"/>
          <w:b/>
          <w:sz w:val="20"/>
          <w:szCs w:val="20"/>
        </w:rPr>
        <w:t>Verilen ik</w:t>
      </w:r>
      <w:r>
        <w:rPr>
          <w:rFonts w:ascii="Times New Roman" w:hAnsi="Times New Roman"/>
          <w:b/>
          <w:sz w:val="20"/>
          <w:szCs w:val="20"/>
        </w:rPr>
        <w:t>i noktadan kaç tane doğru geçer?</w:t>
      </w:r>
    </w:p>
    <w:tbl>
      <w:tblPr>
        <w:tblW w:w="1679" w:type="dxa"/>
        <w:tblCellMar>
          <w:left w:w="0" w:type="dxa"/>
          <w:right w:w="0" w:type="dxa"/>
        </w:tblCellMar>
        <w:tblLook w:val="0000"/>
      </w:tblPr>
      <w:tblGrid>
        <w:gridCol w:w="417"/>
        <w:gridCol w:w="428"/>
        <w:gridCol w:w="406"/>
        <w:gridCol w:w="428"/>
      </w:tblGrid>
      <w:tr w:rsidR="006B7B8C" w:rsidRPr="006B4E48" w:rsidTr="00EA777D">
        <w:trPr>
          <w:trHeight w:val="330"/>
        </w:trPr>
        <w:tc>
          <w:tcPr>
            <w:tcW w:w="417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EA777D" w:rsidRDefault="006B7B8C" w:rsidP="0054243F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A) 4</w:t>
            </w:r>
          </w:p>
        </w:tc>
        <w:tc>
          <w:tcPr>
            <w:tcW w:w="428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EA777D" w:rsidRDefault="006B7B8C" w:rsidP="0054243F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B) 3</w:t>
            </w:r>
          </w:p>
        </w:tc>
        <w:tc>
          <w:tcPr>
            <w:tcW w:w="406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EA777D" w:rsidRDefault="006B7B8C" w:rsidP="0054243F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C) 2</w:t>
            </w:r>
          </w:p>
        </w:tc>
        <w:tc>
          <w:tcPr>
            <w:tcW w:w="428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EA777D" w:rsidRDefault="006B7B8C" w:rsidP="0054243F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D) 1</w:t>
            </w:r>
          </w:p>
        </w:tc>
      </w:tr>
    </w:tbl>
    <w:p w:rsidR="006B7B8C" w:rsidRPr="00ED58AF" w:rsidRDefault="006B7B8C" w:rsidP="00EA777D">
      <w:pPr>
        <w:tabs>
          <w:tab w:val="left" w:pos="7657"/>
        </w:tabs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2)</w:t>
      </w:r>
      <w:r w:rsidRPr="00D27A42">
        <w:rPr>
          <w:rFonts w:ascii="Times New Roman" w:hAnsi="Times New Roman"/>
          <w:b/>
          <w:sz w:val="20"/>
          <w:szCs w:val="20"/>
        </w:rPr>
        <w:t xml:space="preserve"> </w:t>
      </w:r>
      <w:r w:rsidRPr="00ED58AF">
        <w:rPr>
          <w:rFonts w:ascii="Arial Black" w:hAnsi="Arial Black"/>
          <w:sz w:val="20"/>
          <w:szCs w:val="20"/>
        </w:rPr>
        <w:t>95 - a = 83 ise a kaçtır?</w:t>
      </w:r>
    </w:p>
    <w:p w:rsidR="006B7B8C" w:rsidRPr="00D27A42" w:rsidRDefault="006B7B8C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A) 12</w:t>
      </w:r>
      <w:r w:rsidRPr="00D27A42">
        <w:rPr>
          <w:rFonts w:ascii="Times New Roman" w:hAnsi="Times New Roman"/>
          <w:b/>
          <w:color w:val="000000"/>
          <w:sz w:val="20"/>
          <w:szCs w:val="20"/>
        </w:rPr>
        <w:t xml:space="preserve">            B) 23        C)37          D) </w:t>
      </w:r>
      <w:r>
        <w:rPr>
          <w:rFonts w:ascii="Times New Roman" w:hAnsi="Times New Roman"/>
          <w:b/>
          <w:color w:val="000000"/>
          <w:sz w:val="20"/>
          <w:szCs w:val="20"/>
        </w:rPr>
        <w:t>8</w:t>
      </w:r>
    </w:p>
    <w:p w:rsidR="006B7B8C" w:rsidRPr="00D27A42" w:rsidRDefault="006B7B8C" w:rsidP="00112BEA">
      <w:pPr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3)</w:t>
      </w:r>
      <w:r w:rsidRPr="00D27A42">
        <w:rPr>
          <w:rFonts w:ascii="Times New Roman" w:hAnsi="Times New Roman"/>
          <w:b/>
          <w:noProof/>
          <w:sz w:val="20"/>
          <w:szCs w:val="20"/>
        </w:rPr>
        <w:t xml:space="preserve"> </w:t>
      </w:r>
    </w:p>
    <w:p w:rsidR="006B7B8C" w:rsidRPr="00D27A42" w:rsidRDefault="006B7B8C" w:rsidP="00112BEA">
      <w:pPr>
        <w:rPr>
          <w:rFonts w:ascii="Times New Roman" w:hAnsi="Times New Roman"/>
          <w:b/>
          <w:noProof/>
          <w:sz w:val="20"/>
          <w:szCs w:val="20"/>
        </w:rPr>
      </w:pPr>
      <w:r w:rsidRPr="006B4E48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5" o:spid="_x0000_i1025" type="#_x0000_t75" style="width:234.75pt;height:147.75pt;visibility:visible">
            <v:imagedata r:id="rId7" o:title="" gain="142470f" blacklevel="-11141f"/>
          </v:shape>
        </w:pict>
      </w:r>
    </w:p>
    <w:p w:rsidR="006B7B8C" w:rsidRDefault="006B7B8C" w:rsidP="00ED58AF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 xml:space="preserve">SORU 4) </w:t>
      </w:r>
      <w:r w:rsidRPr="00096845">
        <w:rPr>
          <w:rFonts w:ascii="Times New Roman" w:hAnsi="Times New Roman"/>
          <w:b/>
        </w:rPr>
        <w:t>14.(18–9) işleminin sonucu kaçtır ?</w:t>
      </w:r>
    </w:p>
    <w:p w:rsidR="006B7B8C" w:rsidRPr="00F06675" w:rsidRDefault="006B7B8C" w:rsidP="00ED58AF">
      <w:pPr>
        <w:rPr>
          <w:rFonts w:ascii="Arial Black" w:hAnsi="Arial Black"/>
          <w:sz w:val="18"/>
          <w:szCs w:val="18"/>
        </w:rPr>
      </w:pPr>
      <w:r>
        <w:rPr>
          <w:rFonts w:ascii="Times New Roman" w:hAnsi="Times New Roman"/>
          <w:b/>
          <w:sz w:val="20"/>
          <w:szCs w:val="20"/>
        </w:rPr>
        <w:t>A</w:t>
      </w:r>
      <w:r w:rsidRPr="00ED58AF">
        <w:rPr>
          <w:rFonts w:ascii="Times New Roman" w:hAnsi="Times New Roman"/>
          <w:b/>
          <w:sz w:val="20"/>
          <w:szCs w:val="20"/>
        </w:rPr>
        <w:t xml:space="preserve">) 252  </w:t>
      </w:r>
      <w:r>
        <w:rPr>
          <w:rFonts w:ascii="Times New Roman" w:hAnsi="Times New Roman"/>
          <w:b/>
          <w:sz w:val="20"/>
          <w:szCs w:val="20"/>
        </w:rPr>
        <w:t>B) 126    C</w:t>
      </w:r>
      <w:r w:rsidRPr="00ED58AF">
        <w:rPr>
          <w:rFonts w:ascii="Times New Roman" w:hAnsi="Times New Roman"/>
          <w:b/>
          <w:sz w:val="20"/>
          <w:szCs w:val="20"/>
        </w:rPr>
        <w:t xml:space="preserve">) 24    </w:t>
      </w:r>
      <w:r>
        <w:rPr>
          <w:rFonts w:ascii="Times New Roman" w:hAnsi="Times New Roman"/>
          <w:b/>
          <w:sz w:val="20"/>
          <w:szCs w:val="20"/>
        </w:rPr>
        <w:t>D</w:t>
      </w:r>
      <w:r w:rsidRPr="00ED58AF">
        <w:rPr>
          <w:rFonts w:ascii="Times New Roman" w:hAnsi="Times New Roman"/>
          <w:b/>
          <w:sz w:val="20"/>
          <w:szCs w:val="20"/>
        </w:rPr>
        <w:t>) 23</w:t>
      </w:r>
      <w:r w:rsidRPr="00F06675">
        <w:rPr>
          <w:rFonts w:ascii="Arial Black" w:hAnsi="Arial Black"/>
          <w:sz w:val="18"/>
          <w:szCs w:val="18"/>
        </w:rPr>
        <w:t xml:space="preserve">        </w:t>
      </w:r>
    </w:p>
    <w:p w:rsidR="006B7B8C" w:rsidRPr="00D27A42" w:rsidRDefault="006B7B8C" w:rsidP="00112BEA">
      <w:pPr>
        <w:rPr>
          <w:rFonts w:ascii="Times New Roman" w:hAnsi="Times New Roman"/>
          <w:noProof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5)</w:t>
      </w:r>
      <w:r w:rsidRPr="00D27A42">
        <w:rPr>
          <w:rFonts w:ascii="Times New Roman" w:hAnsi="Times New Roman"/>
          <w:noProof/>
          <w:sz w:val="20"/>
          <w:szCs w:val="20"/>
        </w:rPr>
        <w:t xml:space="preserve"> </w:t>
      </w:r>
      <w:r w:rsidRPr="006B4E48">
        <w:rPr>
          <w:rFonts w:ascii="Times New Roman" w:hAnsi="Times New Roman"/>
          <w:noProof/>
          <w:sz w:val="20"/>
          <w:szCs w:val="20"/>
          <w:lang w:eastAsia="tr-TR"/>
        </w:rPr>
        <w:pict>
          <v:shape id="Resim 21" o:spid="_x0000_i1026" type="#_x0000_t75" style="width:206.25pt;height:110.25pt;visibility:visible">
            <v:imagedata r:id="rId8" o:title=""/>
          </v:shape>
        </w:pict>
      </w:r>
    </w:p>
    <w:p w:rsidR="006B7B8C" w:rsidRPr="00D27A42" w:rsidRDefault="006B7B8C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6)</w:t>
      </w:r>
    </w:p>
    <w:p w:rsidR="006B7B8C" w:rsidRPr="00D27A42" w:rsidRDefault="006B7B8C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6B4E48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12" o:spid="_x0000_i1027" type="#_x0000_t75" style="width:215.25pt;height:117pt;visibility:visible">
            <v:imagedata r:id="rId9" o:title=""/>
          </v:shape>
        </w:pict>
      </w:r>
    </w:p>
    <w:p w:rsidR="006B7B8C" w:rsidRPr="00D27A42" w:rsidRDefault="006B7B8C" w:rsidP="00112BEA">
      <w:pPr>
        <w:rPr>
          <w:rFonts w:ascii="Times New Roman" w:hAnsi="Times New Roman"/>
          <w:b/>
          <w:color w:val="000000"/>
          <w:sz w:val="20"/>
          <w:szCs w:val="20"/>
        </w:rPr>
      </w:pPr>
    </w:p>
    <w:p w:rsidR="006B7B8C" w:rsidRDefault="006B7B8C" w:rsidP="00EA777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TARİH:21.10.2010  PERŞEMBE</w:t>
      </w:r>
    </w:p>
    <w:p w:rsidR="006B7B8C" w:rsidRDefault="006B7B8C" w:rsidP="00EA777D">
      <w:pPr>
        <w:rPr>
          <w:rFonts w:ascii="Times New Roman" w:hAnsi="Times New Roman"/>
          <w:b/>
          <w:sz w:val="20"/>
          <w:szCs w:val="20"/>
        </w:rPr>
      </w:pPr>
    </w:p>
    <w:p w:rsidR="006B7B8C" w:rsidRPr="00EA777D" w:rsidRDefault="006B7B8C" w:rsidP="00EA777D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7)</w:t>
      </w:r>
      <w:r w:rsidRPr="00EA777D">
        <w:rPr>
          <w:color w:val="000000"/>
        </w:rPr>
        <w:t xml:space="preserve"> 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 xml:space="preserve">Aşağıdakilerden hangisi </w:t>
      </w:r>
      <w:r w:rsidRPr="00EA777D">
        <w:rPr>
          <w:rFonts w:ascii="Times New Roman" w:hAnsi="Times New Roman"/>
          <w:b/>
          <w:i/>
          <w:color w:val="000000"/>
          <w:sz w:val="20"/>
          <w:szCs w:val="20"/>
          <w:u w:val="single"/>
        </w:rPr>
        <w:t>yanlıştır?</w:t>
      </w:r>
    </w:p>
    <w:p w:rsidR="006B7B8C" w:rsidRPr="00EA777D" w:rsidRDefault="006B7B8C" w:rsidP="00EA777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A)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>Bir noktadan sonsuz sayıda doğru geçer.</w:t>
      </w:r>
    </w:p>
    <w:p w:rsidR="006B7B8C" w:rsidRPr="00EA777D" w:rsidRDefault="006B7B8C" w:rsidP="00EA777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B)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>Aynı doğrultudak</w:t>
      </w:r>
      <w:r>
        <w:rPr>
          <w:rFonts w:ascii="Times New Roman" w:hAnsi="Times New Roman"/>
          <w:b/>
          <w:color w:val="000000"/>
          <w:sz w:val="20"/>
          <w:szCs w:val="20"/>
        </w:rPr>
        <w:t>i sayısız nokta,bir doğru belirtir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>.</w:t>
      </w:r>
    </w:p>
    <w:p w:rsidR="006B7B8C" w:rsidRPr="00EA777D" w:rsidRDefault="006B7B8C" w:rsidP="00EA777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C)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>İki noktadan iki doğru geçer.</w:t>
      </w:r>
    </w:p>
    <w:p w:rsidR="006B7B8C" w:rsidRPr="00EA777D" w:rsidRDefault="006B7B8C" w:rsidP="00EA777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D)</w:t>
      </w:r>
      <w:r w:rsidRPr="00EA777D">
        <w:rPr>
          <w:rFonts w:ascii="Times New Roman" w:hAnsi="Times New Roman"/>
          <w:b/>
          <w:color w:val="000000"/>
          <w:sz w:val="20"/>
          <w:szCs w:val="20"/>
        </w:rPr>
        <w:t>Aynı doğru üzerindeki noktalar doğrudaş noktalardır.</w:t>
      </w:r>
    </w:p>
    <w:p w:rsidR="006B7B8C" w:rsidRPr="00D27A42" w:rsidRDefault="006B7B8C">
      <w:pPr>
        <w:rPr>
          <w:rFonts w:ascii="Times New Roman" w:hAnsi="Times New Roman"/>
          <w:sz w:val="20"/>
          <w:szCs w:val="20"/>
        </w:rPr>
      </w:pP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8)</w:t>
      </w: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  <w:r w:rsidRPr="006B4E48">
        <w:rPr>
          <w:rFonts w:ascii="Times New Roman" w:hAnsi="Times New Roman"/>
          <w:noProof/>
          <w:sz w:val="20"/>
          <w:szCs w:val="20"/>
          <w:lang w:eastAsia="tr-TR"/>
        </w:rPr>
        <w:pict>
          <v:shape id="Resim 24" o:spid="_x0000_i1028" type="#_x0000_t75" style="width:234pt;height:69.75pt;visibility:visible">
            <v:imagedata r:id="rId10" o:title=""/>
          </v:shape>
        </w:pict>
      </w:r>
      <w:r w:rsidRPr="00D27A42">
        <w:rPr>
          <w:rFonts w:ascii="Times New Roman" w:hAnsi="Times New Roman"/>
          <w:b/>
          <w:sz w:val="20"/>
          <w:szCs w:val="20"/>
        </w:rPr>
        <w:t>SORU 9)</w:t>
      </w:r>
      <w:r w:rsidRPr="00D27A42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6B4E48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Resim 33" o:spid="_x0000_i1029" type="#_x0000_t75" style="width:189.75pt;height:33pt;visibility:visible">
            <v:imagedata r:id="rId11" o:title=""/>
          </v:shape>
        </w:pict>
      </w: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Yukarıdaki  şeklin ismi  nedir?</w:t>
      </w:r>
    </w:p>
    <w:p w:rsidR="006B7B8C" w:rsidRPr="00EA777D" w:rsidRDefault="006B7B8C">
      <w:pPr>
        <w:rPr>
          <w:rFonts w:ascii="Times New Roman" w:hAnsi="Times New Roman"/>
          <w:i/>
          <w:sz w:val="20"/>
          <w:szCs w:val="20"/>
        </w:rPr>
      </w:pPr>
      <w:r w:rsidRPr="00EA777D">
        <w:rPr>
          <w:rFonts w:ascii="Times New Roman" w:hAnsi="Times New Roman"/>
          <w:i/>
          <w:sz w:val="20"/>
          <w:szCs w:val="20"/>
        </w:rPr>
        <w:t xml:space="preserve">A)BC  ışını       </w:t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Pr="00EA777D">
        <w:rPr>
          <w:rFonts w:ascii="Times New Roman" w:hAnsi="Times New Roman"/>
          <w:i/>
          <w:sz w:val="20"/>
          <w:szCs w:val="20"/>
        </w:rPr>
        <w:t xml:space="preserve">B)BC  yarı   doğrusu   </w:t>
      </w:r>
    </w:p>
    <w:p w:rsidR="006B7B8C" w:rsidRPr="00EA777D" w:rsidRDefault="006B7B8C">
      <w:pPr>
        <w:rPr>
          <w:rFonts w:ascii="Times New Roman" w:hAnsi="Times New Roman"/>
          <w:i/>
          <w:sz w:val="20"/>
          <w:szCs w:val="20"/>
        </w:rPr>
      </w:pPr>
      <w:r w:rsidRPr="00EA777D">
        <w:rPr>
          <w:rFonts w:ascii="Times New Roman" w:hAnsi="Times New Roman"/>
          <w:i/>
          <w:sz w:val="20"/>
          <w:szCs w:val="20"/>
        </w:rPr>
        <w:t xml:space="preserve">C) BC  doğrusu  </w:t>
      </w:r>
      <w:r>
        <w:rPr>
          <w:rFonts w:ascii="Times New Roman" w:hAnsi="Times New Roman"/>
          <w:i/>
          <w:sz w:val="20"/>
          <w:szCs w:val="20"/>
        </w:rPr>
        <w:t xml:space="preserve">     </w:t>
      </w:r>
      <w:r w:rsidRPr="00EA777D">
        <w:rPr>
          <w:rFonts w:ascii="Times New Roman" w:hAnsi="Times New Roman"/>
          <w:i/>
          <w:sz w:val="20"/>
          <w:szCs w:val="20"/>
        </w:rPr>
        <w:t>D)BC doğru parçası</w:t>
      </w:r>
    </w:p>
    <w:p w:rsidR="006B7B8C" w:rsidRDefault="006B7B8C" w:rsidP="00ED58AF">
      <w:pPr>
        <w:rPr>
          <w:rFonts w:ascii="Arial Black" w:hAnsi="Arial Black"/>
          <w:sz w:val="18"/>
          <w:szCs w:val="18"/>
        </w:rPr>
      </w:pPr>
      <w:r w:rsidRPr="00D27A42">
        <w:rPr>
          <w:rFonts w:ascii="Times New Roman" w:hAnsi="Times New Roman"/>
          <w:b/>
          <w:sz w:val="20"/>
          <w:szCs w:val="20"/>
        </w:rPr>
        <w:t>SORU 10)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096845">
        <w:rPr>
          <w:rFonts w:ascii="Times New Roman" w:hAnsi="Times New Roman"/>
          <w:b/>
        </w:rPr>
        <w:t>17 + b = 5 + 17 ise             b =  ?</w:t>
      </w:r>
      <w:r w:rsidRPr="0054106A">
        <w:rPr>
          <w:sz w:val="18"/>
          <w:szCs w:val="18"/>
        </w:rPr>
        <w:t xml:space="preserve">                                     </w:t>
      </w:r>
      <w:r w:rsidRPr="00F06675">
        <w:rPr>
          <w:rFonts w:ascii="Arial Black" w:hAnsi="Arial Black"/>
          <w:sz w:val="18"/>
          <w:szCs w:val="18"/>
        </w:rPr>
        <w:t xml:space="preserve">  </w:t>
      </w:r>
    </w:p>
    <w:p w:rsidR="006B7B8C" w:rsidRPr="00F06675" w:rsidRDefault="006B7B8C" w:rsidP="00ED58AF">
      <w:p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A</w:t>
      </w:r>
      <w:r w:rsidRPr="00F06675">
        <w:rPr>
          <w:rFonts w:ascii="Arial Black" w:hAnsi="Arial Black"/>
          <w:sz w:val="18"/>
          <w:szCs w:val="18"/>
        </w:rPr>
        <w:t>)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 </w:t>
      </w:r>
      <w:r>
        <w:rPr>
          <w:rFonts w:ascii="Arial Black" w:eastAsia="Arial Unicode MS" w:hAnsi="Arial Black" w:cs="Arial"/>
          <w:sz w:val="18"/>
          <w:szCs w:val="18"/>
        </w:rPr>
        <w:t xml:space="preserve">17   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  </w:t>
      </w:r>
      <w:r>
        <w:rPr>
          <w:rFonts w:ascii="Arial Black" w:eastAsia="Arial Unicode MS" w:hAnsi="Arial Black" w:cs="Arial"/>
          <w:sz w:val="18"/>
          <w:szCs w:val="18"/>
        </w:rPr>
        <w:t>B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) </w:t>
      </w:r>
      <w:r>
        <w:rPr>
          <w:rFonts w:ascii="Arial Black" w:eastAsia="Arial Unicode MS" w:hAnsi="Arial Black" w:cs="Arial"/>
          <w:sz w:val="18"/>
          <w:szCs w:val="18"/>
        </w:rPr>
        <w:t xml:space="preserve">5 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 </w:t>
      </w:r>
      <w:r>
        <w:rPr>
          <w:rFonts w:ascii="Arial Black" w:eastAsia="Arial Unicode MS" w:hAnsi="Arial Black" w:cs="Arial"/>
          <w:sz w:val="18"/>
          <w:szCs w:val="18"/>
        </w:rPr>
        <w:t>C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) </w:t>
      </w:r>
      <w:r>
        <w:rPr>
          <w:rFonts w:ascii="Arial Black" w:eastAsia="Arial Unicode MS" w:hAnsi="Arial Black" w:cs="Arial"/>
          <w:sz w:val="18"/>
          <w:szCs w:val="18"/>
        </w:rPr>
        <w:t xml:space="preserve">22 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 </w:t>
      </w:r>
      <w:r>
        <w:rPr>
          <w:rFonts w:ascii="Arial Black" w:eastAsia="Arial Unicode MS" w:hAnsi="Arial Black" w:cs="Arial"/>
          <w:sz w:val="18"/>
          <w:szCs w:val="18"/>
        </w:rPr>
        <w:t>D</w:t>
      </w:r>
      <w:r w:rsidRPr="00F06675">
        <w:rPr>
          <w:rFonts w:ascii="Arial Black" w:eastAsia="Arial Unicode MS" w:hAnsi="Arial Black" w:cs="Arial"/>
          <w:sz w:val="18"/>
          <w:szCs w:val="18"/>
        </w:rPr>
        <w:t xml:space="preserve">)  </w:t>
      </w:r>
      <w:r>
        <w:rPr>
          <w:rFonts w:ascii="Arial Black" w:eastAsia="Arial Unicode MS" w:hAnsi="Arial Black" w:cs="Arial"/>
          <w:sz w:val="18"/>
          <w:szCs w:val="18"/>
        </w:rPr>
        <w:t>12</w:t>
      </w:r>
    </w:p>
    <w:p w:rsidR="006B7B8C" w:rsidRDefault="006B7B8C" w:rsidP="00ED58AF">
      <w:pPr>
        <w:tabs>
          <w:tab w:val="left" w:pos="540"/>
        </w:tabs>
        <w:rPr>
          <w:b/>
          <w:sz w:val="20"/>
          <w:szCs w:val="20"/>
        </w:rPr>
      </w:pPr>
      <w:r w:rsidRPr="00D27A42">
        <w:rPr>
          <w:b/>
          <w:sz w:val="20"/>
          <w:szCs w:val="20"/>
        </w:rPr>
        <w:t>SORU 11)</w:t>
      </w:r>
      <w:r>
        <w:rPr>
          <w:b/>
          <w:sz w:val="20"/>
          <w:szCs w:val="20"/>
        </w:rPr>
        <w:t xml:space="preserve">X  </w:t>
      </w:r>
      <w:r w:rsidRPr="00D27A42">
        <w:rPr>
          <w:b/>
          <w:sz w:val="20"/>
          <w:szCs w:val="20"/>
        </w:rPr>
        <w:t>işareti ............... anlamına gelir</w:t>
      </w:r>
      <w:r>
        <w:rPr>
          <w:b/>
          <w:sz w:val="20"/>
          <w:szCs w:val="20"/>
        </w:rPr>
        <w:t>?</w:t>
      </w:r>
    </w:p>
    <w:tbl>
      <w:tblPr>
        <w:tblW w:w="6160" w:type="dxa"/>
        <w:tblCellMar>
          <w:left w:w="0" w:type="dxa"/>
          <w:right w:w="0" w:type="dxa"/>
        </w:tblCellMar>
        <w:tblLook w:val="0000"/>
      </w:tblPr>
      <w:tblGrid>
        <w:gridCol w:w="1540"/>
        <w:gridCol w:w="1540"/>
        <w:gridCol w:w="1540"/>
        <w:gridCol w:w="1540"/>
      </w:tblGrid>
      <w:tr w:rsidR="006B7B8C" w:rsidRPr="006B4E48" w:rsidTr="00345CF1">
        <w:trPr>
          <w:trHeight w:val="33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D27A42" w:rsidRDefault="006B7B8C" w:rsidP="00345CF1">
            <w:pPr>
              <w:rPr>
                <w:rFonts w:ascii="Times New Roman" w:eastAsia="Arial Unicode MS" w:hAnsi="Times New Roman"/>
                <w:b/>
                <w:sz w:val="18"/>
                <w:szCs w:val="18"/>
              </w:rPr>
            </w:pPr>
            <w:r w:rsidRPr="006B4E48">
              <w:rPr>
                <w:rFonts w:ascii="Times New Roman" w:hAnsi="Times New Roman"/>
                <w:b/>
                <w:sz w:val="18"/>
                <w:szCs w:val="18"/>
              </w:rPr>
              <w:t>A)</w:t>
            </w:r>
            <w:r w:rsidRPr="00D27A42">
              <w:rPr>
                <w:rFonts w:ascii="Times New Roman" w:hAnsi="Times New Roman"/>
                <w:b/>
                <w:sz w:val="18"/>
                <w:szCs w:val="18"/>
              </w:rPr>
              <w:t xml:space="preserve"> Diktir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D27A42" w:rsidRDefault="006B7B8C" w:rsidP="00345CF1">
            <w:pPr>
              <w:rPr>
                <w:rFonts w:ascii="Times New Roman" w:eastAsia="Arial Unicode MS" w:hAnsi="Times New Roman"/>
                <w:b/>
                <w:sz w:val="18"/>
                <w:szCs w:val="18"/>
              </w:rPr>
            </w:pPr>
            <w:r w:rsidRPr="006B4E48">
              <w:rPr>
                <w:rFonts w:ascii="Times New Roman" w:hAnsi="Times New Roman"/>
                <w:b/>
                <w:sz w:val="18"/>
                <w:szCs w:val="18"/>
              </w:rPr>
              <w:t>B)</w:t>
            </w:r>
            <w:r w:rsidRPr="00D27A42">
              <w:rPr>
                <w:rFonts w:ascii="Times New Roman" w:hAnsi="Times New Roman"/>
                <w:b/>
                <w:sz w:val="18"/>
                <w:szCs w:val="18"/>
              </w:rPr>
              <w:t>Paralel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D27A42" w:rsidRDefault="006B7B8C" w:rsidP="00345CF1">
            <w:pPr>
              <w:rPr>
                <w:rFonts w:ascii="Times New Roman" w:eastAsia="Arial Unicode MS" w:hAnsi="Times New Roman"/>
                <w:b/>
                <w:sz w:val="18"/>
                <w:szCs w:val="18"/>
              </w:rPr>
            </w:pPr>
            <w:r w:rsidRPr="006B4E48">
              <w:rPr>
                <w:rFonts w:ascii="Times New Roman" w:hAnsi="Times New Roman"/>
                <w:b/>
                <w:sz w:val="18"/>
                <w:szCs w:val="18"/>
              </w:rPr>
              <w:t>C)</w:t>
            </w:r>
            <w:r w:rsidRPr="00D27A4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Kesişen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6B7B8C" w:rsidRPr="00D27A42" w:rsidRDefault="006B7B8C" w:rsidP="00345CF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B4E48">
              <w:rPr>
                <w:rFonts w:ascii="Times New Roman" w:hAnsi="Times New Roman"/>
                <w:b/>
                <w:sz w:val="18"/>
                <w:szCs w:val="18"/>
              </w:rPr>
              <w:t>D</w:t>
            </w:r>
            <w:r w:rsidRPr="00D27A42">
              <w:rPr>
                <w:rFonts w:ascii="Times New Roman" w:hAnsi="Times New Roman"/>
                <w:b/>
                <w:sz w:val="18"/>
                <w:szCs w:val="18"/>
              </w:rPr>
              <w:t>)Doğrudaş</w:t>
            </w:r>
          </w:p>
        </w:tc>
      </w:tr>
    </w:tbl>
    <w:p w:rsidR="006B7B8C" w:rsidRPr="00D27A42" w:rsidRDefault="006B7B8C" w:rsidP="00D35899">
      <w:pPr>
        <w:tabs>
          <w:tab w:val="left" w:pos="540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12)</w:t>
      </w:r>
      <w:r w:rsidRPr="00D27A42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Pr="00D27A42">
        <w:rPr>
          <w:rFonts w:ascii="Times New Roman" w:hAnsi="Times New Roman"/>
          <w:i/>
          <w:sz w:val="20"/>
          <w:szCs w:val="20"/>
        </w:rPr>
        <w:t>“</w:t>
      </w:r>
      <w:r w:rsidRPr="00D27A42">
        <w:rPr>
          <w:rFonts w:ascii="Times New Roman" w:hAnsi="Times New Roman"/>
          <w:b/>
          <w:i/>
          <w:sz w:val="20"/>
          <w:szCs w:val="20"/>
        </w:rPr>
        <w:t xml:space="preserve">AB </w:t>
      </w:r>
      <w:r>
        <w:rPr>
          <w:rFonts w:ascii="Times New Roman" w:hAnsi="Times New Roman"/>
          <w:b/>
          <w:i/>
          <w:sz w:val="20"/>
          <w:szCs w:val="20"/>
        </w:rPr>
        <w:t>ışını</w:t>
      </w:r>
      <w:r w:rsidRPr="00D27A42">
        <w:rPr>
          <w:rFonts w:ascii="Times New Roman" w:hAnsi="Times New Roman"/>
          <w:b/>
          <w:i/>
          <w:sz w:val="20"/>
          <w:szCs w:val="20"/>
        </w:rPr>
        <w:t xml:space="preserve">” </w:t>
      </w:r>
      <w:r w:rsidRPr="00D27A42">
        <w:rPr>
          <w:rFonts w:ascii="Times New Roman" w:hAnsi="Times New Roman"/>
          <w:b/>
          <w:sz w:val="20"/>
          <w:szCs w:val="20"/>
        </w:rPr>
        <w:t>aşağıdaki</w:t>
      </w:r>
      <w:r>
        <w:rPr>
          <w:rFonts w:ascii="Times New Roman" w:hAnsi="Times New Roman"/>
          <w:b/>
          <w:sz w:val="20"/>
          <w:szCs w:val="20"/>
        </w:rPr>
        <w:t xml:space="preserve"> sembol</w:t>
      </w:r>
      <w:r w:rsidRPr="00D27A42">
        <w:rPr>
          <w:rFonts w:ascii="Times New Roman" w:hAnsi="Times New Roman"/>
          <w:b/>
          <w:sz w:val="20"/>
          <w:szCs w:val="20"/>
        </w:rPr>
        <w:t>lerden hangisi ile gösterilir?</w:t>
      </w:r>
    </w:p>
    <w:p w:rsidR="006B7B8C" w:rsidRPr="00D27A42" w:rsidRDefault="006B7B8C" w:rsidP="00E11957">
      <w:pPr>
        <w:tabs>
          <w:tab w:val="left" w:pos="7657"/>
        </w:tabs>
        <w:rPr>
          <w:rFonts w:ascii="Times New Roman" w:hAnsi="Times New Roman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A) AB      B) [AB         C) AB]        D) [AB]</w:t>
      </w:r>
    </w:p>
    <w:p w:rsidR="006B7B8C" w:rsidRPr="00ED58AF" w:rsidRDefault="006B7B8C" w:rsidP="00ED58AF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 xml:space="preserve">SORU 13) </w:t>
      </w:r>
      <w:r w:rsidRPr="00ED58AF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a</w:t>
      </w:r>
      <w:r w:rsidRPr="00ED58AF">
        <w:rPr>
          <w:rFonts w:ascii="Times New Roman" w:hAnsi="Times New Roman"/>
          <w:b/>
          <w:sz w:val="20"/>
          <w:szCs w:val="20"/>
        </w:rPr>
        <w:t xml:space="preserve"> +19 )=( </w:t>
      </w:r>
      <w:r>
        <w:rPr>
          <w:rFonts w:ascii="Times New Roman" w:hAnsi="Times New Roman"/>
          <w:b/>
          <w:sz w:val="20"/>
          <w:szCs w:val="20"/>
        </w:rPr>
        <w:t>5.2 ) +  ( 5.19  ) eşitliğinde a</w:t>
      </w:r>
      <w:r w:rsidRPr="00ED58AF">
        <w:rPr>
          <w:rFonts w:ascii="Times New Roman" w:hAnsi="Times New Roman"/>
          <w:b/>
          <w:sz w:val="20"/>
          <w:szCs w:val="20"/>
        </w:rPr>
        <w:t xml:space="preserve">  kaçtır?</w:t>
      </w:r>
    </w:p>
    <w:p w:rsidR="006B7B8C" w:rsidRPr="00ED58AF" w:rsidRDefault="006B7B8C" w:rsidP="00ED58AF">
      <w:pPr>
        <w:rPr>
          <w:rFonts w:ascii="Times New Roman" w:hAnsi="Times New Roman"/>
          <w:b/>
          <w:sz w:val="20"/>
          <w:szCs w:val="20"/>
        </w:rPr>
      </w:pPr>
      <w:r w:rsidRPr="00ED58AF">
        <w:rPr>
          <w:rFonts w:ascii="Times New Roman" w:hAnsi="Times New Roman"/>
          <w:b/>
          <w:sz w:val="20"/>
          <w:szCs w:val="20"/>
        </w:rPr>
        <w:t xml:space="preserve">A)   5 </w:t>
      </w:r>
      <w:r w:rsidRPr="00ED58AF">
        <w:rPr>
          <w:rFonts w:ascii="Times New Roman" w:hAnsi="Times New Roman"/>
          <w:b/>
          <w:sz w:val="20"/>
          <w:szCs w:val="20"/>
        </w:rPr>
        <w:tab/>
        <w:t xml:space="preserve">  B) 19 </w:t>
      </w:r>
      <w:r w:rsidRPr="00ED58AF">
        <w:rPr>
          <w:rFonts w:ascii="Times New Roman" w:hAnsi="Times New Roman"/>
          <w:b/>
          <w:sz w:val="20"/>
          <w:szCs w:val="20"/>
        </w:rPr>
        <w:tab/>
        <w:t xml:space="preserve">    C) 1 </w:t>
      </w:r>
      <w:r w:rsidRPr="00ED58AF">
        <w:rPr>
          <w:rFonts w:ascii="Times New Roman" w:hAnsi="Times New Roman"/>
          <w:b/>
          <w:sz w:val="20"/>
          <w:szCs w:val="20"/>
        </w:rPr>
        <w:tab/>
        <w:t xml:space="preserve">      D)2</w:t>
      </w:r>
    </w:p>
    <w:p w:rsidR="006B7B8C" w:rsidRDefault="006B7B8C" w:rsidP="00ED58AF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14)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D58AF">
        <w:rPr>
          <w:rFonts w:ascii="Times New Roman" w:hAnsi="Times New Roman"/>
          <w:b/>
          <w:sz w:val="20"/>
          <w:szCs w:val="20"/>
        </w:rPr>
        <w:t>35 + m = 12 + 35 eşitliğinde m’ nin  12 olduğu biliniyor. Buna göre doğal sayılarla toplama işleminin hangi özelliği kullanılarak m yerine 12 yazılmıştır?</w:t>
      </w:r>
    </w:p>
    <w:p w:rsidR="006B7B8C" w:rsidRPr="00ED58AF" w:rsidRDefault="006B7B8C" w:rsidP="00AD388C">
      <w:pPr>
        <w:rPr>
          <w:rFonts w:ascii="Times New Roman" w:hAnsi="Times New Roman"/>
          <w:b/>
          <w:sz w:val="20"/>
          <w:szCs w:val="20"/>
        </w:rPr>
      </w:pPr>
      <w:r w:rsidRPr="00ED58AF">
        <w:rPr>
          <w:rFonts w:ascii="Times New Roman" w:hAnsi="Times New Roman"/>
          <w:b/>
          <w:sz w:val="20"/>
          <w:szCs w:val="20"/>
        </w:rPr>
        <w:t>A)Kapalılık özelliği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Pr="00ED58AF">
        <w:rPr>
          <w:rFonts w:ascii="Times New Roman" w:hAnsi="Times New Roman"/>
          <w:b/>
          <w:sz w:val="20"/>
          <w:szCs w:val="20"/>
        </w:rPr>
        <w:t>B)Birleşme özelliği</w:t>
      </w:r>
    </w:p>
    <w:p w:rsidR="006B7B8C" w:rsidRPr="00ED58AF" w:rsidRDefault="006B7B8C" w:rsidP="00AD388C">
      <w:pPr>
        <w:rPr>
          <w:rFonts w:ascii="Times New Roman" w:hAnsi="Times New Roman"/>
          <w:b/>
          <w:sz w:val="20"/>
          <w:szCs w:val="20"/>
        </w:rPr>
      </w:pPr>
      <w:r w:rsidRPr="00ED58AF">
        <w:rPr>
          <w:rFonts w:ascii="Times New Roman" w:hAnsi="Times New Roman"/>
          <w:b/>
          <w:sz w:val="20"/>
          <w:szCs w:val="20"/>
        </w:rPr>
        <w:t>C)Etkisiz eleman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ED58AF">
        <w:rPr>
          <w:rFonts w:ascii="Times New Roman" w:hAnsi="Times New Roman"/>
          <w:b/>
          <w:sz w:val="20"/>
          <w:szCs w:val="20"/>
        </w:rPr>
        <w:t>D)Değişme özelliği</w:t>
      </w:r>
    </w:p>
    <w:p w:rsidR="006B7B8C" w:rsidRPr="00ED58AF" w:rsidRDefault="006B7B8C" w:rsidP="00AD388C">
      <w:pPr>
        <w:rPr>
          <w:rFonts w:ascii="Times New Roman" w:hAnsi="Times New Roman"/>
          <w:b/>
          <w:sz w:val="20"/>
          <w:szCs w:val="20"/>
        </w:rPr>
      </w:pPr>
    </w:p>
    <w:p w:rsidR="006B7B8C" w:rsidRPr="00ED58AF" w:rsidRDefault="006B7B8C" w:rsidP="00ED58AF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17" o:spid="_x0000_s1026" type="#_x0000_t75" alt="doğru" style="position:absolute;margin-left:-3.5pt;margin-top:21.5pt;width:228.55pt;height:114.65pt;z-index:-251657216;visibility:visible">
            <v:imagedata r:id="rId12" o:title=""/>
          </v:shape>
        </w:pict>
      </w:r>
      <w:r w:rsidRPr="00D27A42">
        <w:rPr>
          <w:rFonts w:ascii="Times New Roman" w:hAnsi="Times New Roman"/>
          <w:b/>
          <w:bCs/>
          <w:sz w:val="20"/>
          <w:szCs w:val="20"/>
        </w:rPr>
        <w:t xml:space="preserve">SORU 15)        </w:t>
      </w:r>
    </w:p>
    <w:p w:rsidR="006B7B8C" w:rsidRPr="00D27A42" w:rsidRDefault="006B7B8C" w:rsidP="00D756E6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bCs/>
          <w:sz w:val="20"/>
          <w:szCs w:val="20"/>
        </w:rPr>
        <w:t xml:space="preserve">    </w:t>
      </w: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16)</w:t>
      </w:r>
    </w:p>
    <w:p w:rsidR="006B7B8C" w:rsidRPr="00D27A42" w:rsidRDefault="006B7B8C" w:rsidP="0039021D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group id="_x0000_s1027" style="position:absolute;margin-left:117.1pt;margin-top:43.35pt;width:1in;height:61.9pt;z-index:251658240" coordorigin="3600,12032" coordsize="1440,1238">
            <v:line id="_x0000_s1028" style="position:absolute" from="3778,12130" to="4680,13112">
              <v:stroke startarrow="block" endarrow="block"/>
            </v:line>
            <v:line id="_x0000_s1029" style="position:absolute" from="4140,12032" to="4378,13270">
              <v:stroke startarrow="block" endarrow="block"/>
            </v:line>
            <v:line id="_x0000_s1030" style="position:absolute;flip:x" from="4140,12032" to="4503,13192">
              <v:stroke startarrow="block" endarrow="block"/>
            </v:line>
            <v:line id="_x0000_s1031" style="position:absolute;flip:y" from="3600,12600" to="5040,12758">
              <v:stroke startarrow="block" endarrow="block"/>
            </v:line>
            <v:line id="_x0000_s1032" style="position:absolute" from="3600,12392" to="4863,12934">
              <v:stroke startarrow="block" endarrow="block"/>
            </v:line>
            <v:line id="_x0000_s1033" style="position:absolute;flip:y" from="3780,12212" to="4859,13032">
              <v:stroke startarrow="block" endarrow="block"/>
            </v:line>
          </v:group>
        </w:pict>
      </w:r>
      <w:r w:rsidRPr="00D27A42">
        <w:rPr>
          <w:rFonts w:ascii="Times New Roman" w:hAnsi="Times New Roman"/>
          <w:b/>
          <w:sz w:val="20"/>
          <w:szCs w:val="20"/>
        </w:rPr>
        <w:t xml:space="preserve">Aşağıdaki şekillerden hangisi, bir noktadan </w:t>
      </w:r>
      <w:r w:rsidRPr="00D27A42">
        <w:rPr>
          <w:rFonts w:ascii="Times New Roman" w:hAnsi="Times New Roman"/>
          <w:b/>
          <w:sz w:val="20"/>
          <w:szCs w:val="20"/>
          <w:u w:val="single"/>
        </w:rPr>
        <w:t>en çok</w:t>
      </w:r>
      <w:r w:rsidRPr="00D27A42">
        <w:rPr>
          <w:rFonts w:ascii="Times New Roman" w:hAnsi="Times New Roman"/>
          <w:b/>
          <w:sz w:val="20"/>
          <w:szCs w:val="20"/>
        </w:rPr>
        <w:t xml:space="preserve"> kaç doğru geçtiğini (Doğru demetini) belirtir?</w:t>
      </w:r>
    </w:p>
    <w:p w:rsidR="006B7B8C" w:rsidRPr="00D27A42" w:rsidRDefault="006B7B8C" w:rsidP="0039021D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line id="_x0000_s1034" style="position:absolute;flip:y;z-index:251655168" from="26pt,5.35pt" to="89.55pt,14.85pt" strokeweight="1.5pt">
            <v:stroke startarrow="block" endarrow="block"/>
          </v:line>
        </w:pict>
      </w:r>
      <w:r w:rsidRPr="00D27A42">
        <w:rPr>
          <w:rFonts w:ascii="Times New Roman" w:hAnsi="Times New Roman"/>
          <w:sz w:val="20"/>
          <w:szCs w:val="20"/>
        </w:rPr>
        <w:t xml:space="preserve">A)      </w:t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Pr="00D27A42">
        <w:rPr>
          <w:rFonts w:ascii="Times New Roman" w:hAnsi="Times New Roman"/>
          <w:sz w:val="20"/>
          <w:szCs w:val="20"/>
        </w:rPr>
        <w:t xml:space="preserve"> B)                </w:t>
      </w:r>
    </w:p>
    <w:p w:rsidR="006B7B8C" w:rsidRPr="00D27A42" w:rsidRDefault="006B7B8C" w:rsidP="0039021D">
      <w:pPr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39021D">
      <w:pPr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39021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line id="_x0000_s1035" style="position:absolute;left:0;text-align:left;flip:x y;z-index:251656192" from="155.45pt,8.95pt" to="209.45pt,26.95pt" strokeweight="1.5pt">
            <v:stroke endarrow="block"/>
          </v:line>
        </w:pict>
      </w:r>
      <w:r>
        <w:rPr>
          <w:noProof/>
          <w:lang w:eastAsia="tr-TR"/>
        </w:rPr>
        <w:pict>
          <v:group id="_x0000_s1036" style="position:absolute;left:0;text-align:left;margin-left:20.45pt;margin-top:-.05pt;width:69.85pt;height:23pt;z-index:251657216" coordorigin="1077,12210" coordsize="1397,460">
            <v:line id="_x0000_s1037" style="position:absolute" from="1077,12210" to="2474,12490" strokeweight="1.5pt">
              <v:stroke startarrow="block" endarrow="block"/>
            </v:line>
            <v:line id="_x0000_s1038" style="position:absolute" from="1077,12390" to="2474,12670" strokeweight="1.5pt">
              <v:stroke startarrow="block" endarrow="block"/>
            </v:line>
          </v:group>
        </w:pict>
      </w:r>
      <w:r w:rsidRPr="00D27A42">
        <w:rPr>
          <w:rFonts w:ascii="Times New Roman" w:hAnsi="Times New Roman"/>
          <w:sz w:val="20"/>
          <w:szCs w:val="20"/>
        </w:rPr>
        <w:t xml:space="preserve">D) </w:t>
      </w: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 w:rsidP="00EA777D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17)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6B4E48">
        <w:rPr>
          <w:rFonts w:ascii="Monotype Corsiva" w:hAnsi="Monotype Corsiva" w:cs="Arial"/>
          <w:b/>
          <w:noProof/>
          <w:lang w:eastAsia="tr-TR"/>
        </w:rPr>
        <w:pict>
          <v:shape id="Resim 3" o:spid="_x0000_i1030" type="#_x0000_t75" style="width:212.25pt;height:195.75pt;visibility:visible">
            <v:imagedata r:id="rId13" o:title=""/>
          </v:shape>
        </w:pict>
      </w:r>
    </w:p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page" w:tblpX="5934" w:tblpY="228"/>
        <w:tblW w:w="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7"/>
        <w:gridCol w:w="1047"/>
        <w:gridCol w:w="1047"/>
        <w:gridCol w:w="1048"/>
        <w:gridCol w:w="1048"/>
      </w:tblGrid>
      <w:tr w:rsidR="006B7B8C" w:rsidRPr="006B4E48" w:rsidTr="006B4E48">
        <w:trPr>
          <w:trHeight w:val="551"/>
        </w:trPr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Doğru sayısı</w:t>
            </w:r>
          </w:p>
        </w:tc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Yanlış sayısı</w:t>
            </w:r>
          </w:p>
        </w:tc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Boş sayısı</w:t>
            </w:r>
          </w:p>
        </w:tc>
        <w:tc>
          <w:tcPr>
            <w:tcW w:w="1048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Net sayısı</w:t>
            </w:r>
          </w:p>
        </w:tc>
        <w:tc>
          <w:tcPr>
            <w:tcW w:w="1048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4E48">
              <w:rPr>
                <w:rFonts w:ascii="Times New Roman" w:hAnsi="Times New Roman"/>
                <w:b/>
                <w:sz w:val="20"/>
                <w:szCs w:val="20"/>
              </w:rPr>
              <w:t>Aldığı puan</w:t>
            </w:r>
          </w:p>
        </w:tc>
      </w:tr>
      <w:tr w:rsidR="006B7B8C" w:rsidRPr="006B4E48" w:rsidTr="006B4E48">
        <w:trPr>
          <w:trHeight w:val="178"/>
        </w:trPr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6B7B8C" w:rsidRPr="006B4E48" w:rsidRDefault="006B7B8C" w:rsidP="006B4E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 w:rsidP="00D756E6">
      <w:pPr>
        <w:rPr>
          <w:rFonts w:ascii="Times New Roman" w:hAnsi="Times New Roman"/>
          <w:b/>
          <w:sz w:val="20"/>
          <w:szCs w:val="20"/>
        </w:rPr>
      </w:pPr>
    </w:p>
    <w:p w:rsidR="006B7B8C" w:rsidRPr="00D27A42" w:rsidRDefault="006B7B8C" w:rsidP="00D756E6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 18)</w:t>
      </w:r>
    </w:p>
    <w:p w:rsidR="006B7B8C" w:rsidRPr="00D27A42" w:rsidRDefault="006B7B8C" w:rsidP="00D756E6">
      <w:pPr>
        <w:rPr>
          <w:rFonts w:ascii="Times New Roman" w:hAnsi="Times New Roman"/>
          <w:b/>
          <w:sz w:val="20"/>
          <w:szCs w:val="20"/>
        </w:rPr>
      </w:pPr>
      <w:r w:rsidRPr="006B4E48">
        <w:rPr>
          <w:rFonts w:ascii="Times New Roman" w:hAnsi="Times New Roman"/>
          <w:noProof/>
          <w:sz w:val="20"/>
          <w:szCs w:val="20"/>
          <w:lang w:eastAsia="tr-TR"/>
        </w:rPr>
        <w:pict>
          <v:shape id="Resim 18" o:spid="_x0000_i1031" type="#_x0000_t75" style="width:249.75pt;height:116.25pt;visibility:visible">
            <v:imagedata r:id="rId14" o:title=""/>
          </v:shape>
        </w:pict>
      </w:r>
    </w:p>
    <w:p w:rsidR="006B7B8C" w:rsidRPr="00EA777D" w:rsidRDefault="006B7B8C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19)</w:t>
      </w:r>
      <w:r w:rsidRPr="00D27A42">
        <w:rPr>
          <w:rFonts w:ascii="Times New Roman" w:hAnsi="Times New Roman"/>
          <w:sz w:val="20"/>
          <w:szCs w:val="20"/>
        </w:rPr>
        <w:t xml:space="preserve"> </w:t>
      </w:r>
      <w:r w:rsidRPr="00EA777D">
        <w:rPr>
          <w:rFonts w:ascii="Times New Roman" w:hAnsi="Times New Roman"/>
          <w:b/>
          <w:sz w:val="20"/>
          <w:szCs w:val="20"/>
        </w:rPr>
        <w:t>(47+153).10 işleminin sonucu nedir?</w:t>
      </w:r>
    </w:p>
    <w:p w:rsidR="006B7B8C" w:rsidRPr="00EA777D" w:rsidRDefault="006B7B8C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6B7B8C" w:rsidRPr="00EA777D" w:rsidRDefault="006B7B8C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EA777D">
        <w:rPr>
          <w:rFonts w:ascii="Times New Roman" w:hAnsi="Times New Roman"/>
          <w:b/>
          <w:sz w:val="20"/>
          <w:szCs w:val="20"/>
        </w:rPr>
        <w:t>A) 200         B)300       C)1000         D)2000</w:t>
      </w:r>
    </w:p>
    <w:p w:rsidR="006B7B8C" w:rsidRPr="00D27A42" w:rsidRDefault="006B7B8C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D27A42">
      <w:pPr>
        <w:pStyle w:val="NoSpacing"/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D27A42">
      <w:pPr>
        <w:pStyle w:val="NoSpacing"/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20)</w:t>
      </w:r>
    </w:p>
    <w:p w:rsidR="006B7B8C" w:rsidRPr="00D27A42" w:rsidRDefault="006B7B8C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6B7B8C" w:rsidRPr="00EA777D" w:rsidRDefault="006B7B8C" w:rsidP="00D27A42">
      <w:pPr>
        <w:pStyle w:val="NoSpacing"/>
        <w:ind w:right="-214"/>
        <w:rPr>
          <w:rFonts w:ascii="Times New Roman" w:hAnsi="Times New Roman"/>
          <w:b/>
          <w:sz w:val="20"/>
          <w:szCs w:val="20"/>
        </w:rPr>
      </w:pPr>
      <w:r w:rsidRPr="00EA777D">
        <w:rPr>
          <w:rFonts w:ascii="Times New Roman" w:hAnsi="Times New Roman"/>
          <w:b/>
          <w:sz w:val="20"/>
          <w:szCs w:val="20"/>
        </w:rPr>
        <w:t>Aşağıda  verilen ifadelerden kaç tanesi doğru verilmiştir?</w:t>
      </w:r>
    </w:p>
    <w:p w:rsidR="006B7B8C" w:rsidRPr="00D27A42" w:rsidRDefault="006B7B8C" w:rsidP="00D27A42">
      <w:pPr>
        <w:pStyle w:val="NoSpacing"/>
        <w:ind w:right="-214"/>
        <w:rPr>
          <w:rFonts w:ascii="Times New Roman" w:hAnsi="Times New Roman"/>
          <w:sz w:val="20"/>
          <w:szCs w:val="20"/>
        </w:rPr>
      </w:pPr>
    </w:p>
    <w:p w:rsidR="006B7B8C" w:rsidRPr="00D27A42" w:rsidRDefault="006B7B8C" w:rsidP="00D27A42">
      <w:pPr>
        <w:pStyle w:val="NoSpacing"/>
        <w:ind w:right="-214"/>
        <w:rPr>
          <w:rFonts w:ascii="Times New Roman" w:hAnsi="Times New Roman"/>
          <w:sz w:val="20"/>
          <w:szCs w:val="20"/>
        </w:rPr>
      </w:pPr>
      <w:r w:rsidRPr="00D27A42">
        <w:rPr>
          <w:rFonts w:ascii="Times New Roman" w:hAnsi="Times New Roman"/>
          <w:sz w:val="20"/>
          <w:szCs w:val="20"/>
        </w:rPr>
        <w:t>A)1                B)2              C)3               D)4</w:t>
      </w: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Resim 29" o:spid="_x0000_s1039" type="#_x0000_t75" style="position:absolute;margin-left:-3.9pt;margin-top:2.7pt;width:233.8pt;height:93.75pt;z-index:-251656192;visibility:visible">
            <v:imagedata r:id="rId15" o:title=""/>
          </v:shape>
        </w:pic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</w:t>
      </w: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Default="006B7B8C">
      <w:pPr>
        <w:rPr>
          <w:rFonts w:ascii="Times New Roman" w:hAnsi="Times New Roman"/>
          <w:b/>
          <w:sz w:val="20"/>
          <w:szCs w:val="20"/>
        </w:rPr>
      </w:pPr>
    </w:p>
    <w:p w:rsidR="006B7B8C" w:rsidRPr="00F62B75" w:rsidRDefault="006B7B8C">
      <w:pPr>
        <w:rPr>
          <w:rFonts w:ascii="Times New Roman" w:hAnsi="Times New Roman"/>
          <w:b/>
        </w:rPr>
      </w:pPr>
      <w:r w:rsidRPr="00F62B75">
        <w:rPr>
          <w:rFonts w:ascii="Times New Roman" w:hAnsi="Times New Roman"/>
          <w:b/>
        </w:rPr>
        <w:t>NOT:3 yanlış 1 doğruyu  götürmektedir.Her netin değeri 5 puandır.Bilmediğiniz soruları boş bırakınız.Süreniz 40 dakikadır.Hepinize başarılar dilerim.</w:t>
      </w:r>
    </w:p>
    <w:p w:rsidR="006B7B8C" w:rsidRPr="00F62B75" w:rsidRDefault="006B7B8C">
      <w:pPr>
        <w:rPr>
          <w:rFonts w:ascii="Times New Roman" w:hAnsi="Times New Roman"/>
          <w:b/>
        </w:rPr>
      </w:pPr>
      <w:r w:rsidRPr="00F62B75">
        <w:rPr>
          <w:rFonts w:ascii="Times New Roman" w:hAnsi="Times New Roman"/>
          <w:b/>
        </w:rPr>
        <w:t xml:space="preserve">                                            Yakup ATÇI</w:t>
      </w:r>
    </w:p>
    <w:p w:rsidR="006B7B8C" w:rsidRPr="00F62B75" w:rsidRDefault="006B7B8C">
      <w:pPr>
        <w:rPr>
          <w:rFonts w:ascii="Times New Roman" w:hAnsi="Times New Roman"/>
          <w:b/>
        </w:rPr>
      </w:pPr>
      <w:r w:rsidRPr="00F62B75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</w:t>
      </w:r>
      <w:r w:rsidRPr="00F62B75">
        <w:rPr>
          <w:rFonts w:ascii="Times New Roman" w:hAnsi="Times New Roman"/>
          <w:b/>
        </w:rPr>
        <w:t>Matematik öğretmeni</w:t>
      </w:r>
    </w:p>
    <w:p w:rsidR="006B7B8C" w:rsidRDefault="006B7B8C" w:rsidP="00265514">
      <w:pPr>
        <w:rPr>
          <w:b/>
          <w:i/>
        </w:rPr>
      </w:pPr>
      <w:hyperlink r:id="rId16" w:history="1">
        <w:r>
          <w:rPr>
            <w:rStyle w:val="Hyperlink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6B7B8C" w:rsidRPr="00D27A42" w:rsidRDefault="006B7B8C">
      <w:pPr>
        <w:rPr>
          <w:rFonts w:ascii="Times New Roman" w:hAnsi="Times New Roman"/>
          <w:b/>
          <w:sz w:val="20"/>
          <w:szCs w:val="20"/>
        </w:rPr>
      </w:pPr>
    </w:p>
    <w:sectPr w:rsidR="006B7B8C" w:rsidRPr="00D27A42" w:rsidSect="00CA045D">
      <w:headerReference w:type="default" r:id="rId1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8C" w:rsidRDefault="006B7B8C" w:rsidP="00D35899">
      <w:pPr>
        <w:spacing w:after="0" w:line="240" w:lineRule="auto"/>
      </w:pPr>
      <w:r>
        <w:separator/>
      </w:r>
    </w:p>
  </w:endnote>
  <w:endnote w:type="continuationSeparator" w:id="0">
    <w:p w:rsidR="006B7B8C" w:rsidRDefault="006B7B8C" w:rsidP="00D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8C" w:rsidRDefault="006B7B8C" w:rsidP="00D35899">
      <w:pPr>
        <w:spacing w:after="0" w:line="240" w:lineRule="auto"/>
      </w:pPr>
      <w:r>
        <w:separator/>
      </w:r>
    </w:p>
  </w:footnote>
  <w:footnote w:type="continuationSeparator" w:id="0">
    <w:p w:rsidR="006B7B8C" w:rsidRDefault="006B7B8C" w:rsidP="00D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8C" w:rsidRPr="00AD388C" w:rsidRDefault="006B7B8C" w:rsidP="00ED58AF">
    <w:pPr>
      <w:pStyle w:val="Header"/>
      <w:rPr>
        <w:color w:val="000000"/>
      </w:rPr>
    </w:pPr>
    <w:r w:rsidRPr="00AD388C">
      <w:rPr>
        <w:b/>
        <w:color w:val="000000"/>
        <w:sz w:val="20"/>
        <w:szCs w:val="20"/>
      </w:rPr>
      <w:t>2010/2011 EĞİTİM-ÖĞRETİM YILI YOLALAN YİBO 6/D SINIFININ  MATEMATİK DERSİ 1.DÖNEM  KAZANIM ÖLÇME TESTİ -1  SORULARI</w:t>
    </w:r>
  </w:p>
  <w:p w:rsidR="006B7B8C" w:rsidRDefault="006B7B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13B0"/>
    <w:multiLevelType w:val="hybridMultilevel"/>
    <w:tmpl w:val="498E3C64"/>
    <w:lvl w:ilvl="0" w:tplc="0B74B4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3CA7188A"/>
    <w:multiLevelType w:val="hybridMultilevel"/>
    <w:tmpl w:val="C6BA81A6"/>
    <w:lvl w:ilvl="0" w:tplc="0720B524">
      <w:start w:val="1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AD138C"/>
    <w:multiLevelType w:val="hybridMultilevel"/>
    <w:tmpl w:val="29784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BEA"/>
    <w:rsid w:val="000626DD"/>
    <w:rsid w:val="00096845"/>
    <w:rsid w:val="00112BEA"/>
    <w:rsid w:val="00175CA8"/>
    <w:rsid w:val="00183909"/>
    <w:rsid w:val="00194E21"/>
    <w:rsid w:val="00265514"/>
    <w:rsid w:val="002D61EA"/>
    <w:rsid w:val="002E6E0E"/>
    <w:rsid w:val="00345CF1"/>
    <w:rsid w:val="0039021D"/>
    <w:rsid w:val="0054106A"/>
    <w:rsid w:val="0054243F"/>
    <w:rsid w:val="00563303"/>
    <w:rsid w:val="0066755D"/>
    <w:rsid w:val="006B4E48"/>
    <w:rsid w:val="006B7B8C"/>
    <w:rsid w:val="00700876"/>
    <w:rsid w:val="007A2191"/>
    <w:rsid w:val="008C4F58"/>
    <w:rsid w:val="00AD388C"/>
    <w:rsid w:val="00C07664"/>
    <w:rsid w:val="00CA045D"/>
    <w:rsid w:val="00CB07E4"/>
    <w:rsid w:val="00D27A42"/>
    <w:rsid w:val="00D35899"/>
    <w:rsid w:val="00D756E6"/>
    <w:rsid w:val="00E11957"/>
    <w:rsid w:val="00EA777D"/>
    <w:rsid w:val="00ED58AF"/>
    <w:rsid w:val="00EE7A74"/>
    <w:rsid w:val="00F06675"/>
    <w:rsid w:val="00F62B75"/>
    <w:rsid w:val="00F8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2B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2B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358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589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3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89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9021D"/>
    <w:pPr>
      <w:ind w:left="720"/>
      <w:contextualSpacing/>
    </w:pPr>
  </w:style>
  <w:style w:type="paragraph" w:styleId="NoSpacing">
    <w:name w:val="No Spacing"/>
    <w:uiPriority w:val="99"/>
    <w:qFormat/>
    <w:rsid w:val="00D27A42"/>
    <w:rPr>
      <w:rFonts w:eastAsia="Times New Roman"/>
    </w:rPr>
  </w:style>
  <w:style w:type="character" w:styleId="Hyperlink">
    <w:name w:val="Hyperlink"/>
    <w:basedOn w:val="DefaultParagraphFont"/>
    <w:uiPriority w:val="99"/>
    <w:rsid w:val="002655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345</Words>
  <Characters>1968</Characters>
  <Application>Microsoft Office Outlook</Application>
  <DocSecurity>0</DocSecurity>
  <Lines>0</Lines>
  <Paragraphs>0</Paragraphs>
  <ScaleCrop>false</ScaleCrop>
  <Company>MİLLİ EĞİTİM BAKANLIĞI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ATÇI</dc:creator>
  <cp:keywords/>
  <dc:description/>
  <cp:lastModifiedBy>edanur</cp:lastModifiedBy>
  <cp:revision>12</cp:revision>
  <cp:lastPrinted>2010-10-17T10:34:00Z</cp:lastPrinted>
  <dcterms:created xsi:type="dcterms:W3CDTF">2010-10-15T17:44:00Z</dcterms:created>
  <dcterms:modified xsi:type="dcterms:W3CDTF">2010-11-02T19:42:00Z</dcterms:modified>
</cp:coreProperties>
</file>